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524"/>
        <w:tblW w:w="16302" w:type="dxa"/>
        <w:tblLayout w:type="fixed"/>
        <w:tblLook w:val="00A0"/>
      </w:tblPr>
      <w:tblGrid>
        <w:gridCol w:w="419"/>
        <w:gridCol w:w="1696"/>
        <w:gridCol w:w="1696"/>
        <w:gridCol w:w="1576"/>
        <w:gridCol w:w="1418"/>
        <w:gridCol w:w="1134"/>
        <w:gridCol w:w="1134"/>
        <w:gridCol w:w="958"/>
        <w:gridCol w:w="34"/>
        <w:gridCol w:w="1134"/>
        <w:gridCol w:w="992"/>
        <w:gridCol w:w="1418"/>
        <w:gridCol w:w="1276"/>
        <w:gridCol w:w="1417"/>
      </w:tblGrid>
      <w:tr w:rsidR="00016B53" w:rsidRPr="002722DB" w:rsidTr="008F174E">
        <w:trPr>
          <w:trHeight w:val="885"/>
        </w:trPr>
        <w:tc>
          <w:tcPr>
            <w:tcW w:w="16302" w:type="dxa"/>
            <w:gridSpan w:val="14"/>
            <w:tcBorders>
              <w:top w:val="nil"/>
              <w:bottom w:val="single" w:sz="4" w:space="0" w:color="000000"/>
            </w:tcBorders>
          </w:tcPr>
          <w:p w:rsidR="00016B53" w:rsidRDefault="00016B53" w:rsidP="0034719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Сведения о доходах, расходах, об имуществе и обязательствах имущественного характера муниципальных служащих  </w:t>
            </w:r>
          </w:p>
          <w:p w:rsidR="00016B53" w:rsidRPr="00347191" w:rsidRDefault="00016B53" w:rsidP="0034719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администрации муниципального образования </w:t>
            </w:r>
            <w:r>
              <w:rPr>
                <w:b/>
                <w:bCs/>
                <w:sz w:val="24"/>
                <w:szCs w:val="24"/>
                <w:lang w:eastAsia="ru-RU"/>
              </w:rPr>
              <w:t>Левобережное</w:t>
            </w: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 Белевского района</w:t>
            </w:r>
          </w:p>
          <w:p w:rsidR="00016B53" w:rsidRDefault="00016B53" w:rsidP="00347191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347191">
              <w:rPr>
                <w:b/>
                <w:bCs/>
                <w:sz w:val="24"/>
                <w:szCs w:val="24"/>
                <w:lang w:eastAsia="ru-RU"/>
              </w:rPr>
              <w:t xml:space="preserve">их супругов и несовершеннолетних 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детей  за период с 1 января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4"/>
                  <w:szCs w:val="24"/>
                  <w:lang w:eastAsia="ru-RU"/>
                </w:rPr>
                <w:t>2015</w:t>
              </w:r>
              <w:r w:rsidRPr="00347191">
                <w:rPr>
                  <w:b/>
                  <w:bCs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347191">
              <w:rPr>
                <w:b/>
                <w:bCs/>
                <w:sz w:val="24"/>
                <w:szCs w:val="24"/>
                <w:lang w:eastAsia="ru-RU"/>
              </w:rPr>
              <w:t>. по 3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1 декабря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b/>
                  <w:bCs/>
                  <w:sz w:val="24"/>
                  <w:szCs w:val="24"/>
                  <w:lang w:eastAsia="ru-RU"/>
                </w:rPr>
                <w:t>2015</w:t>
              </w:r>
              <w:r w:rsidRPr="00347191">
                <w:rPr>
                  <w:b/>
                  <w:bCs/>
                  <w:sz w:val="24"/>
                  <w:szCs w:val="24"/>
                  <w:lang w:eastAsia="ru-RU"/>
                </w:rPr>
                <w:t xml:space="preserve"> г</w:t>
              </w:r>
            </w:smartTag>
            <w:r w:rsidRPr="00347191">
              <w:rPr>
                <w:b/>
                <w:bCs/>
                <w:sz w:val="24"/>
                <w:szCs w:val="24"/>
                <w:lang w:eastAsia="ru-RU"/>
              </w:rPr>
              <w:t>.</w:t>
            </w:r>
          </w:p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16B53" w:rsidRPr="002722DB" w:rsidTr="00347191">
        <w:trPr>
          <w:trHeight w:val="885"/>
        </w:trPr>
        <w:tc>
          <w:tcPr>
            <w:tcW w:w="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526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Транспортные средства</w:t>
            </w:r>
            <w:r w:rsidRPr="00A74697">
              <w:rPr>
                <w:b/>
                <w:bCs/>
                <w:sz w:val="20"/>
                <w:szCs w:val="20"/>
                <w:lang w:eastAsia="ru-RU"/>
              </w:rPr>
              <w:br/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Декларирован</w:t>
            </w:r>
            <w:r w:rsidRPr="00A74697">
              <w:rPr>
                <w:b/>
                <w:bCs/>
                <w:sz w:val="20"/>
                <w:szCs w:val="20"/>
                <w:lang w:eastAsia="ru-RU"/>
              </w:rPr>
              <w:t>ный годовой доход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сделка¹ (вид приобретенного имущества, источники)</w:t>
            </w:r>
          </w:p>
        </w:tc>
      </w:tr>
      <w:tr w:rsidR="00016B53" w:rsidRPr="002722DB" w:rsidTr="00347191">
        <w:trPr>
          <w:trHeight w:val="1200"/>
        </w:trPr>
        <w:tc>
          <w:tcPr>
            <w:tcW w:w="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16B53" w:rsidRPr="00A74697" w:rsidRDefault="00016B53" w:rsidP="00347191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74697">
              <w:rPr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A74697" w:rsidRDefault="00016B53" w:rsidP="00347191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16B53" w:rsidRPr="002722DB" w:rsidTr="00347191">
        <w:trPr>
          <w:trHeight w:val="745"/>
        </w:trPr>
        <w:tc>
          <w:tcPr>
            <w:tcW w:w="4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  <w:p w:rsidR="00016B53" w:rsidRPr="006815AA" w:rsidRDefault="00016B53" w:rsidP="006260B1">
            <w:pPr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Герасина Наталья Владимировна</w:t>
            </w:r>
          </w:p>
        </w:tc>
        <w:tc>
          <w:tcPr>
            <w:tcW w:w="169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16B53" w:rsidRPr="006815AA" w:rsidRDefault="00016B53" w:rsidP="00347191">
            <w:pPr>
              <w:outlineLvl w:val="0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Глава администрации муниципального образования Левобережное Белевского района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41,10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Pr="00A7531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Pr="005309A0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512578,34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16B53" w:rsidRPr="002722DB" w:rsidTr="00347191">
        <w:trPr>
          <w:trHeight w:val="79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6B53" w:rsidRPr="006815AA" w:rsidRDefault="00016B53" w:rsidP="005309A0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16B53" w:rsidRPr="006815AA" w:rsidRDefault="00016B53" w:rsidP="005309A0">
            <w:pPr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30,20</w:t>
            </w:r>
          </w:p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6815AA">
              <w:rPr>
                <w:sz w:val="24"/>
                <w:szCs w:val="24"/>
                <w:lang w:eastAsia="ru-RU"/>
              </w:rPr>
              <w:t>РФ</w:t>
            </w:r>
          </w:p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</w:tr>
      <w:tr w:rsidR="00016B53" w:rsidRPr="002722DB" w:rsidTr="00347191">
        <w:trPr>
          <w:trHeight w:val="1051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016B53" w:rsidRPr="002722DB" w:rsidRDefault="00016B53" w:rsidP="00347191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</w:p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16B53" w:rsidRPr="00347191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Pr="00347191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общая долевая, доля в праве 1/6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16B53" w:rsidRPr="00347191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107339,49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16B53" w:rsidRPr="002722DB" w:rsidTr="00347191">
        <w:trPr>
          <w:trHeight w:val="1051"/>
        </w:trPr>
        <w:tc>
          <w:tcPr>
            <w:tcW w:w="41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16B53" w:rsidRPr="002722DB" w:rsidRDefault="00016B53" w:rsidP="00347191">
            <w:pPr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Pr="006815AA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7975,14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16B53" w:rsidRPr="002722DB" w:rsidTr="00347191">
        <w:trPr>
          <w:trHeight w:val="1402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  <w:p w:rsidR="00016B53" w:rsidRPr="006815AA" w:rsidRDefault="00016B53" w:rsidP="0034719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rPr>
                <w:b/>
                <w:sz w:val="20"/>
                <w:szCs w:val="20"/>
              </w:rPr>
            </w:pPr>
          </w:p>
          <w:p w:rsidR="00016B53" w:rsidRDefault="00016B53" w:rsidP="00347191">
            <w:pPr>
              <w:jc w:val="center"/>
              <w:rPr>
                <w:b/>
                <w:sz w:val="20"/>
                <w:szCs w:val="20"/>
              </w:rPr>
            </w:pPr>
          </w:p>
          <w:p w:rsidR="00016B53" w:rsidRDefault="00016B53" w:rsidP="00347191">
            <w:pPr>
              <w:jc w:val="center"/>
              <w:rPr>
                <w:b/>
                <w:sz w:val="20"/>
                <w:szCs w:val="20"/>
              </w:rPr>
            </w:pPr>
          </w:p>
          <w:p w:rsidR="00016B53" w:rsidRDefault="00016B53" w:rsidP="00347191">
            <w:pPr>
              <w:jc w:val="center"/>
              <w:rPr>
                <w:b/>
                <w:sz w:val="20"/>
                <w:szCs w:val="20"/>
              </w:rPr>
            </w:pPr>
          </w:p>
          <w:p w:rsidR="00016B53" w:rsidRDefault="00016B53" w:rsidP="0007326D">
            <w:pPr>
              <w:rPr>
                <w:b/>
                <w:sz w:val="20"/>
                <w:szCs w:val="20"/>
              </w:rPr>
            </w:pPr>
          </w:p>
          <w:p w:rsidR="00016B53" w:rsidRDefault="00016B53" w:rsidP="0007326D">
            <w:pPr>
              <w:rPr>
                <w:b/>
                <w:sz w:val="20"/>
                <w:szCs w:val="20"/>
              </w:rPr>
            </w:pPr>
          </w:p>
          <w:p w:rsidR="00016B53" w:rsidRPr="002722DB" w:rsidRDefault="00016B53" w:rsidP="0007326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Алексеева Ирина Валерьевна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016B53" w:rsidRPr="002722DB" w:rsidRDefault="00016B53" w:rsidP="00347191">
            <w:pPr>
              <w:rPr>
                <w:sz w:val="20"/>
                <w:szCs w:val="20"/>
              </w:rPr>
            </w:pPr>
            <w:r w:rsidRPr="002722DB">
              <w:rPr>
                <w:sz w:val="20"/>
                <w:szCs w:val="20"/>
              </w:rPr>
              <w:t xml:space="preserve">Главный специалист муниципального хозяйства имущественных и земельных отношений муниципального образования </w:t>
            </w:r>
            <w:r>
              <w:rPr>
                <w:sz w:val="20"/>
                <w:szCs w:val="20"/>
              </w:rPr>
              <w:t>Левобережное</w:t>
            </w:r>
            <w:r w:rsidRPr="002722DB">
              <w:rPr>
                <w:sz w:val="20"/>
                <w:szCs w:val="20"/>
              </w:rPr>
              <w:t xml:space="preserve"> Белевского района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под ИЖС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Общая долевая</w:t>
            </w:r>
          </w:p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(1/2)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1200</w:t>
            </w:r>
            <w:r w:rsidRPr="00D066A6">
              <w:rPr>
                <w:sz w:val="24"/>
                <w:szCs w:val="24"/>
                <w:lang w:eastAsia="ru-RU"/>
              </w:rPr>
              <w:t>,0</w:t>
            </w:r>
            <w:r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 w:rsidRPr="00D066A6"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016B53" w:rsidRPr="00663FB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LADA(</w:t>
            </w:r>
            <w:r>
              <w:rPr>
                <w:sz w:val="24"/>
                <w:szCs w:val="24"/>
                <w:lang w:eastAsia="ru-RU"/>
              </w:rPr>
              <w:t>ВАЗ) 2108,1987 года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16B53" w:rsidRPr="00D066A6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229269,27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 w:rsidRPr="00D066A6">
              <w:rPr>
                <w:sz w:val="24"/>
                <w:szCs w:val="24"/>
                <w:lang w:eastAsia="ru-RU"/>
              </w:rPr>
              <w:t>-</w:t>
            </w:r>
          </w:p>
        </w:tc>
      </w:tr>
      <w:tr w:rsidR="00016B53" w:rsidRPr="002722DB" w:rsidTr="00347191">
        <w:trPr>
          <w:trHeight w:val="1402"/>
        </w:trPr>
        <w:tc>
          <w:tcPr>
            <w:tcW w:w="419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016B53" w:rsidRPr="002722DB" w:rsidRDefault="00016B53" w:rsidP="00347191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16B53" w:rsidRPr="002722DB" w:rsidTr="00347191">
        <w:trPr>
          <w:trHeight w:val="785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left w:val="single" w:sz="8" w:space="0" w:color="000000"/>
              <w:right w:val="single" w:sz="4" w:space="0" w:color="auto"/>
            </w:tcBorders>
            <w:vAlign w:val="center"/>
          </w:tcPr>
          <w:p w:rsidR="00016B53" w:rsidRPr="002722DB" w:rsidRDefault="00016B53" w:rsidP="0034719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16B53" w:rsidRPr="002722DB" w:rsidRDefault="00016B53" w:rsidP="00347191">
            <w:pPr>
              <w:rPr>
                <w:sz w:val="20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под ИЖС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6B53" w:rsidRPr="00D066A6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outlineLvl w:val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6B53" w:rsidRPr="00D066A6" w:rsidRDefault="00016B53" w:rsidP="0034719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016B53" w:rsidRPr="002722DB" w:rsidTr="00152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участок под ИЖС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</w:t>
            </w:r>
          </w:p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(1/2)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1200,00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УАЗ 3303,1987 года</w:t>
            </w:r>
          </w:p>
        </w:tc>
        <w:tc>
          <w:tcPr>
            <w:tcW w:w="12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278043,58</w:t>
            </w:r>
          </w:p>
        </w:tc>
        <w:tc>
          <w:tcPr>
            <w:tcW w:w="1417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 w:rsidRPr="002722DB">
              <w:rPr>
                <w:sz w:val="24"/>
                <w:szCs w:val="24"/>
              </w:rPr>
              <w:t>-</w:t>
            </w:r>
          </w:p>
        </w:tc>
      </w:tr>
      <w:tr w:rsidR="00016B53" w:rsidRPr="002722DB" w:rsidTr="00152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5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4862,59</w:t>
            </w:r>
          </w:p>
        </w:tc>
        <w:tc>
          <w:tcPr>
            <w:tcW w:w="1417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6B53" w:rsidRPr="002722DB" w:rsidTr="003E77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5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4862,59</w:t>
            </w:r>
          </w:p>
        </w:tc>
        <w:tc>
          <w:tcPr>
            <w:tcW w:w="1417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6B53" w:rsidRPr="002722DB" w:rsidTr="00927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Merge/>
            <w:tcBorders>
              <w:left w:val="single" w:sz="4" w:space="0" w:color="000000"/>
            </w:tcBorders>
          </w:tcPr>
          <w:p w:rsidR="00016B53" w:rsidRPr="002722DB" w:rsidRDefault="00016B53" w:rsidP="00347191"/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</w:p>
        </w:tc>
        <w:tc>
          <w:tcPr>
            <w:tcW w:w="15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7301,77</w:t>
            </w:r>
          </w:p>
        </w:tc>
        <w:tc>
          <w:tcPr>
            <w:tcW w:w="1417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6B53" w:rsidRPr="002722DB" w:rsidTr="00927D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tcBorders>
              <w:left w:val="single" w:sz="8" w:space="0" w:color="auto"/>
              <w:right w:val="single" w:sz="4" w:space="0" w:color="000000"/>
            </w:tcBorders>
          </w:tcPr>
          <w:p w:rsidR="00016B53" w:rsidRDefault="00016B53" w:rsidP="00347191"/>
          <w:p w:rsidR="00016B53" w:rsidRDefault="00016B53" w:rsidP="00347191"/>
          <w:p w:rsidR="00016B53" w:rsidRPr="002722DB" w:rsidRDefault="00016B53" w:rsidP="00347191">
            <w:r w:rsidRPr="0007326D">
              <w:rPr>
                <w:sz w:val="24"/>
                <w:szCs w:val="24"/>
              </w:rPr>
              <w:t>3</w:t>
            </w:r>
            <w:r>
              <w:t>.</w:t>
            </w:r>
          </w:p>
        </w:tc>
        <w:tc>
          <w:tcPr>
            <w:tcW w:w="1696" w:type="dxa"/>
            <w:tcBorders>
              <w:left w:val="single" w:sz="4" w:space="0" w:color="000000"/>
            </w:tcBorders>
          </w:tcPr>
          <w:p w:rsidR="00016B53" w:rsidRDefault="00016B53" w:rsidP="00347191"/>
          <w:p w:rsidR="00016B53" w:rsidRPr="00302F69" w:rsidRDefault="00016B53" w:rsidP="00347191">
            <w:pPr>
              <w:rPr>
                <w:b/>
                <w:sz w:val="20"/>
                <w:szCs w:val="20"/>
              </w:rPr>
            </w:pPr>
            <w:r w:rsidRPr="00302F69">
              <w:rPr>
                <w:b/>
                <w:sz w:val="20"/>
                <w:szCs w:val="20"/>
              </w:rPr>
              <w:t>Катыкина Валентина Николаевна</w:t>
            </w:r>
          </w:p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</w:t>
            </w:r>
          </w:p>
        </w:tc>
        <w:tc>
          <w:tcPr>
            <w:tcW w:w="15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68" w:type="dxa"/>
            <w:gridSpan w:val="2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90,00</w:t>
            </w:r>
          </w:p>
        </w:tc>
        <w:tc>
          <w:tcPr>
            <w:tcW w:w="992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96208,09</w:t>
            </w:r>
          </w:p>
        </w:tc>
        <w:tc>
          <w:tcPr>
            <w:tcW w:w="1417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6B53" w:rsidRPr="002722DB" w:rsidTr="003B7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tcBorders>
              <w:left w:val="single" w:sz="8" w:space="0" w:color="auto"/>
              <w:right w:val="single" w:sz="4" w:space="0" w:color="000000"/>
            </w:tcBorders>
          </w:tcPr>
          <w:p w:rsidR="00016B53" w:rsidRDefault="00016B53" w:rsidP="00347191"/>
        </w:tc>
        <w:tc>
          <w:tcPr>
            <w:tcW w:w="1696" w:type="dxa"/>
            <w:tcBorders>
              <w:top w:val="nil"/>
              <w:left w:val="single" w:sz="4" w:space="0" w:color="000000"/>
            </w:tcBorders>
          </w:tcPr>
          <w:p w:rsidR="00016B53" w:rsidRDefault="00016B53" w:rsidP="00347191"/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141644,21</w:t>
            </w:r>
          </w:p>
        </w:tc>
        <w:tc>
          <w:tcPr>
            <w:tcW w:w="1417" w:type="dxa"/>
            <w:vAlign w:val="center"/>
          </w:tcPr>
          <w:p w:rsidR="00016B53" w:rsidRPr="002722DB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6B53" w:rsidRPr="002722DB" w:rsidTr="00E44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 w:val="restart"/>
            <w:tcBorders>
              <w:left w:val="single" w:sz="8" w:space="0" w:color="auto"/>
              <w:right w:val="single" w:sz="4" w:space="0" w:color="000000"/>
            </w:tcBorders>
          </w:tcPr>
          <w:p w:rsidR="00016B53" w:rsidRDefault="00016B53" w:rsidP="00347191"/>
          <w:p w:rsidR="00016B53" w:rsidRDefault="00016B53" w:rsidP="00347191"/>
          <w:p w:rsidR="00016B53" w:rsidRDefault="00016B53" w:rsidP="00347191"/>
          <w:p w:rsidR="00016B53" w:rsidRDefault="00016B53" w:rsidP="00347191">
            <w:r w:rsidRPr="0007326D">
              <w:rPr>
                <w:sz w:val="24"/>
                <w:szCs w:val="24"/>
              </w:rPr>
              <w:t>4</w:t>
            </w:r>
            <w:r>
              <w:t>.</w:t>
            </w:r>
          </w:p>
        </w:tc>
        <w:tc>
          <w:tcPr>
            <w:tcW w:w="1696" w:type="dxa"/>
            <w:vMerge w:val="restart"/>
            <w:tcBorders>
              <w:left w:val="single" w:sz="4" w:space="0" w:color="000000"/>
            </w:tcBorders>
          </w:tcPr>
          <w:p w:rsidR="00016B53" w:rsidRDefault="00016B53" w:rsidP="00347191"/>
          <w:p w:rsidR="00016B53" w:rsidRDefault="00016B53" w:rsidP="00347191"/>
          <w:p w:rsidR="00016B53" w:rsidRPr="003B76BB" w:rsidRDefault="00016B53" w:rsidP="00347191">
            <w:pPr>
              <w:rPr>
                <w:b/>
                <w:sz w:val="20"/>
                <w:szCs w:val="20"/>
              </w:rPr>
            </w:pPr>
            <w:r w:rsidRPr="003B76BB">
              <w:rPr>
                <w:b/>
                <w:sz w:val="20"/>
                <w:szCs w:val="20"/>
              </w:rPr>
              <w:t>Черткова Людмила Егоровна</w:t>
            </w:r>
          </w:p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1 категории</w:t>
            </w:r>
          </w:p>
        </w:tc>
        <w:tc>
          <w:tcPr>
            <w:tcW w:w="15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приусадебный участок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7394,00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 w:val="restart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21063,</w:t>
            </w:r>
          </w:p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21011</w:t>
            </w:r>
          </w:p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 года</w:t>
            </w:r>
          </w:p>
        </w:tc>
        <w:tc>
          <w:tcPr>
            <w:tcW w:w="1276" w:type="dxa"/>
            <w:vMerge w:val="restart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229040,08</w:t>
            </w:r>
          </w:p>
        </w:tc>
        <w:tc>
          <w:tcPr>
            <w:tcW w:w="1417" w:type="dxa"/>
            <w:vMerge w:val="restart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6B53" w:rsidRPr="002722DB" w:rsidTr="00E442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016B53" w:rsidRDefault="00016B53" w:rsidP="00347191"/>
        </w:tc>
        <w:tc>
          <w:tcPr>
            <w:tcW w:w="1696" w:type="dxa"/>
            <w:vMerge/>
            <w:tcBorders>
              <w:left w:val="single" w:sz="4" w:space="0" w:color="000000"/>
              <w:bottom w:val="nil"/>
            </w:tcBorders>
          </w:tcPr>
          <w:p w:rsidR="00016B53" w:rsidRDefault="00016B53" w:rsidP="00347191"/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64,30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РФ</w:t>
            </w:r>
          </w:p>
        </w:tc>
        <w:tc>
          <w:tcPr>
            <w:tcW w:w="95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8" w:type="dxa"/>
            <w:gridSpan w:val="2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</w:p>
        </w:tc>
      </w:tr>
      <w:tr w:rsidR="00016B53" w:rsidRPr="002722DB" w:rsidTr="003B76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33"/>
        </w:trPr>
        <w:tc>
          <w:tcPr>
            <w:tcW w:w="419" w:type="dxa"/>
            <w:vMerge/>
            <w:tcBorders>
              <w:left w:val="single" w:sz="8" w:space="0" w:color="auto"/>
              <w:right w:val="single" w:sz="4" w:space="0" w:color="000000"/>
            </w:tcBorders>
          </w:tcPr>
          <w:p w:rsidR="00016B53" w:rsidRDefault="00016B53" w:rsidP="00347191"/>
        </w:tc>
        <w:tc>
          <w:tcPr>
            <w:tcW w:w="1696" w:type="dxa"/>
            <w:tcBorders>
              <w:top w:val="nil"/>
              <w:left w:val="single" w:sz="4" w:space="0" w:color="000000"/>
            </w:tcBorders>
          </w:tcPr>
          <w:p w:rsidR="00016B53" w:rsidRDefault="00016B53" w:rsidP="00347191"/>
        </w:tc>
        <w:tc>
          <w:tcPr>
            <w:tcW w:w="169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15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5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119619,72</w:t>
            </w:r>
          </w:p>
        </w:tc>
        <w:tc>
          <w:tcPr>
            <w:tcW w:w="1417" w:type="dxa"/>
            <w:vAlign w:val="center"/>
          </w:tcPr>
          <w:p w:rsidR="00016B53" w:rsidRDefault="00016B53" w:rsidP="003471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16B53" w:rsidRDefault="00016B53"/>
    <w:sectPr w:rsidR="00016B53" w:rsidSect="00347191">
      <w:pgSz w:w="16838" w:h="11906" w:orient="landscape"/>
      <w:pgMar w:top="567" w:right="1134" w:bottom="851" w:left="1134" w:header="284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B53" w:rsidRDefault="00016B53" w:rsidP="00347191">
      <w:r>
        <w:separator/>
      </w:r>
    </w:p>
  </w:endnote>
  <w:endnote w:type="continuationSeparator" w:id="0">
    <w:p w:rsidR="00016B53" w:rsidRDefault="00016B53" w:rsidP="00347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B53" w:rsidRDefault="00016B53" w:rsidP="00347191">
      <w:r>
        <w:separator/>
      </w:r>
    </w:p>
  </w:footnote>
  <w:footnote w:type="continuationSeparator" w:id="0">
    <w:p w:rsidR="00016B53" w:rsidRDefault="00016B53" w:rsidP="003471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5AA"/>
    <w:rsid w:val="00016B53"/>
    <w:rsid w:val="0007326D"/>
    <w:rsid w:val="000E525E"/>
    <w:rsid w:val="00142FA1"/>
    <w:rsid w:val="00152E9A"/>
    <w:rsid w:val="00197675"/>
    <w:rsid w:val="001B576A"/>
    <w:rsid w:val="002722DB"/>
    <w:rsid w:val="002D29DC"/>
    <w:rsid w:val="002D2C30"/>
    <w:rsid w:val="00302705"/>
    <w:rsid w:val="00302F69"/>
    <w:rsid w:val="00347191"/>
    <w:rsid w:val="003B76BB"/>
    <w:rsid w:val="003E7767"/>
    <w:rsid w:val="003F31CF"/>
    <w:rsid w:val="00431FA5"/>
    <w:rsid w:val="004419B1"/>
    <w:rsid w:val="004422DD"/>
    <w:rsid w:val="004B7BD1"/>
    <w:rsid w:val="004C2C5D"/>
    <w:rsid w:val="004E141D"/>
    <w:rsid w:val="005151A7"/>
    <w:rsid w:val="005309A0"/>
    <w:rsid w:val="00550B66"/>
    <w:rsid w:val="00565D04"/>
    <w:rsid w:val="005726BE"/>
    <w:rsid w:val="00591F4D"/>
    <w:rsid w:val="0059452C"/>
    <w:rsid w:val="005F54F6"/>
    <w:rsid w:val="006260B1"/>
    <w:rsid w:val="00641C95"/>
    <w:rsid w:val="00663FB3"/>
    <w:rsid w:val="006815AA"/>
    <w:rsid w:val="00685397"/>
    <w:rsid w:val="006C1351"/>
    <w:rsid w:val="006C17AE"/>
    <w:rsid w:val="006C51FE"/>
    <w:rsid w:val="00703C3E"/>
    <w:rsid w:val="007268C4"/>
    <w:rsid w:val="007515CD"/>
    <w:rsid w:val="00796CE9"/>
    <w:rsid w:val="007C0EF8"/>
    <w:rsid w:val="007F1841"/>
    <w:rsid w:val="00805304"/>
    <w:rsid w:val="00841B45"/>
    <w:rsid w:val="00851ADC"/>
    <w:rsid w:val="008644AF"/>
    <w:rsid w:val="008B0D05"/>
    <w:rsid w:val="008C39E9"/>
    <w:rsid w:val="008F174E"/>
    <w:rsid w:val="00927DD4"/>
    <w:rsid w:val="0094508D"/>
    <w:rsid w:val="009C2D40"/>
    <w:rsid w:val="009E66AB"/>
    <w:rsid w:val="00A3685A"/>
    <w:rsid w:val="00A42F9B"/>
    <w:rsid w:val="00A63CA5"/>
    <w:rsid w:val="00A7149E"/>
    <w:rsid w:val="00A74697"/>
    <w:rsid w:val="00A75313"/>
    <w:rsid w:val="00A81D3F"/>
    <w:rsid w:val="00AA4366"/>
    <w:rsid w:val="00AC2B88"/>
    <w:rsid w:val="00AC55D5"/>
    <w:rsid w:val="00B02624"/>
    <w:rsid w:val="00B745F4"/>
    <w:rsid w:val="00B93795"/>
    <w:rsid w:val="00BA2377"/>
    <w:rsid w:val="00BA2DD2"/>
    <w:rsid w:val="00BB714F"/>
    <w:rsid w:val="00BF3EF4"/>
    <w:rsid w:val="00C04261"/>
    <w:rsid w:val="00C06866"/>
    <w:rsid w:val="00C17E76"/>
    <w:rsid w:val="00C66382"/>
    <w:rsid w:val="00C857E3"/>
    <w:rsid w:val="00CC28E0"/>
    <w:rsid w:val="00CE4F90"/>
    <w:rsid w:val="00CF2CBC"/>
    <w:rsid w:val="00D05C38"/>
    <w:rsid w:val="00D066A6"/>
    <w:rsid w:val="00D227D5"/>
    <w:rsid w:val="00D512EE"/>
    <w:rsid w:val="00D72D31"/>
    <w:rsid w:val="00D92866"/>
    <w:rsid w:val="00DB3E08"/>
    <w:rsid w:val="00DC043E"/>
    <w:rsid w:val="00DC74A3"/>
    <w:rsid w:val="00DE1E6B"/>
    <w:rsid w:val="00E15BB8"/>
    <w:rsid w:val="00E24899"/>
    <w:rsid w:val="00E44247"/>
    <w:rsid w:val="00E526B4"/>
    <w:rsid w:val="00E71684"/>
    <w:rsid w:val="00E758FD"/>
    <w:rsid w:val="00EF0C1B"/>
    <w:rsid w:val="00EF7A37"/>
    <w:rsid w:val="00F4055A"/>
    <w:rsid w:val="00F548CA"/>
    <w:rsid w:val="00F73839"/>
    <w:rsid w:val="00F81396"/>
    <w:rsid w:val="00FA15B0"/>
    <w:rsid w:val="00FD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866"/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719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471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4719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4719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F17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7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56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3</Pages>
  <Words>304</Words>
  <Characters>1733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2015-06-08T12:44:00Z</cp:lastPrinted>
  <dcterms:created xsi:type="dcterms:W3CDTF">2015-06-08T12:30:00Z</dcterms:created>
  <dcterms:modified xsi:type="dcterms:W3CDTF">2016-04-11T11:08:00Z</dcterms:modified>
</cp:coreProperties>
</file>